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 w:rsidRPr="003D27E2">
              <w:rPr>
                <w:rFonts w:ascii="Times New Roman" w:hAnsi="Times New Roman"/>
                <w:color w:val="FF0000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000000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4BDCBB62" w:rsidR="00A953A8" w:rsidRPr="002537EA" w:rsidRDefault="00F73AD7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F73AD7">
              <w:rPr>
                <w:rFonts w:ascii="Times New Roman" w:hAnsi="Times New Roman"/>
                <w:b/>
                <w:bCs/>
              </w:rPr>
              <w:t xml:space="preserve">GALATASARAY ÜNİVERSİTESİ ve BAĞLI BİRİMLERİNDE MEVCUT UPS SİSTEMLERİ </w:t>
            </w:r>
            <w:r>
              <w:rPr>
                <w:rFonts w:ascii="Times New Roman" w:hAnsi="Times New Roman"/>
                <w:b/>
                <w:bCs/>
              </w:rPr>
              <w:t>YILLIK BAKIM ONARIM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70CB8D32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2537EA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2537EA" w:rsidRPr="00C827F8" w14:paraId="3DEDF3BC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6CC77A74" w:rsidR="002537EA" w:rsidRPr="00F73AD7" w:rsidRDefault="00F73AD7" w:rsidP="002537EA">
            <w:pPr>
              <w:rPr>
                <w:rFonts w:ascii="Times New Roman" w:hAnsi="Times New Roman"/>
              </w:rPr>
            </w:pPr>
            <w:r w:rsidRPr="00F73AD7">
              <w:rPr>
                <w:rFonts w:ascii="Times New Roman" w:hAnsi="Times New Roman"/>
              </w:rPr>
              <w:t>Beyoğlu Yerleşkesi- Huawei marka UPS 5000-E 120kVA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75CA4BB6" w:rsidR="002537EA" w:rsidRPr="00F73AD7" w:rsidRDefault="00F73AD7" w:rsidP="002537EA">
            <w:pPr>
              <w:jc w:val="center"/>
              <w:rPr>
                <w:rFonts w:ascii="Times New Roman" w:hAnsi="Times New Roman"/>
              </w:rPr>
            </w:pPr>
            <w:r w:rsidRPr="00F73AD7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734B71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5AA5E2" w14:textId="54EE6468" w:rsidR="002537EA" w:rsidRPr="00F73AD7" w:rsidRDefault="00F73AD7" w:rsidP="002537EA">
            <w:pPr>
              <w:rPr>
                <w:rFonts w:ascii="Times New Roman" w:hAnsi="Times New Roman"/>
                <w:lang w:eastAsia="tr-TR"/>
              </w:rPr>
            </w:pPr>
            <w:r w:rsidRPr="00F73AD7">
              <w:rPr>
                <w:rFonts w:ascii="Times New Roman" w:hAnsi="Times New Roman"/>
                <w:lang w:eastAsia="tr-TR"/>
              </w:rPr>
              <w:t>Ortaköy Yerleşkesi</w:t>
            </w:r>
            <w:r>
              <w:rPr>
                <w:rFonts w:ascii="Times New Roman" w:hAnsi="Times New Roman"/>
                <w:lang w:eastAsia="tr-TR"/>
              </w:rPr>
              <w:t xml:space="preserve">- </w:t>
            </w:r>
            <w:r w:rsidRPr="00F73AD7">
              <w:rPr>
                <w:rFonts w:ascii="Times New Roman" w:hAnsi="Times New Roman"/>
                <w:lang w:eastAsia="tr-TR"/>
              </w:rPr>
              <w:t>Huawei marka UPS 5000-A-120kVa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9A8DE4" w14:textId="145BAEAF" w:rsidR="002537EA" w:rsidRPr="00F73AD7" w:rsidRDefault="00F73AD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2B886912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AC4CD3" w14:textId="56A9184D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10BFD0A" w14:textId="07CE6740" w:rsidR="002537EA" w:rsidRPr="00F73AD7" w:rsidRDefault="00F73AD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Ortaköy Yerleşkesi- </w:t>
            </w:r>
            <w:r w:rsidRPr="00F73AD7">
              <w:rPr>
                <w:rFonts w:ascii="Times New Roman" w:hAnsi="Times New Roman"/>
                <w:lang w:eastAsia="tr-TR"/>
              </w:rPr>
              <w:t>Huawei marka UPS 5000-A-40kVa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3F73FEC" w14:textId="1C493E67" w:rsidR="002537EA" w:rsidRPr="00F73AD7" w:rsidRDefault="00F73AD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5C3206" w14:textId="77777777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F80299" w14:textId="77777777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4E97FCD8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59E37C" w14:textId="3A7FDF5F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678E776" w14:textId="188218DA" w:rsidR="002537EA" w:rsidRPr="00F73AD7" w:rsidRDefault="00F73AD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Ortaköy Yerleşkesi- </w:t>
            </w:r>
            <w:r w:rsidRPr="00F73AD7">
              <w:rPr>
                <w:rFonts w:ascii="Times New Roman" w:hAnsi="Times New Roman"/>
                <w:lang w:eastAsia="tr-TR"/>
              </w:rPr>
              <w:t>Huawei marka UPS 5000-E-150kVa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754646C" w14:textId="40EBAC31" w:rsidR="002537EA" w:rsidRPr="00F73AD7" w:rsidRDefault="00F73AD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9D52CE" w14:textId="77777777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7EA54C" w14:textId="77777777" w:rsidR="002537EA" w:rsidRPr="00F73AD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8AF07" w14:textId="77777777" w:rsidR="002537EA" w:rsidRDefault="002537EA" w:rsidP="002537EA">
            <w:pPr>
              <w:rPr>
                <w:rFonts w:ascii="Times New Roman" w:hAnsi="Times New Roman"/>
              </w:rPr>
            </w:pPr>
          </w:p>
          <w:p w14:paraId="023A295F" w14:textId="77777777" w:rsidR="00F73AD7" w:rsidRPr="00C827F8" w:rsidRDefault="00F73AD7" w:rsidP="002537E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Default="00CB2E13" w:rsidP="00207555">
      <w:pPr>
        <w:rPr>
          <w:rFonts w:ascii="Times New Roman" w:hAnsi="Times New Roman"/>
        </w:rPr>
      </w:pPr>
    </w:p>
    <w:p w14:paraId="4EA65039" w14:textId="77777777" w:rsidR="000C6C60" w:rsidRDefault="000C6C60" w:rsidP="00207555">
      <w:pPr>
        <w:rPr>
          <w:rFonts w:ascii="Times New Roman" w:hAnsi="Times New Roman"/>
        </w:rPr>
      </w:pPr>
    </w:p>
    <w:p w14:paraId="56F9C0D3" w14:textId="77777777" w:rsidR="000C6C60" w:rsidRDefault="000C6C60" w:rsidP="00207555">
      <w:pPr>
        <w:rPr>
          <w:rFonts w:ascii="Times New Roman" w:hAnsi="Times New Roman"/>
        </w:rPr>
      </w:pPr>
    </w:p>
    <w:p w14:paraId="03F168CA" w14:textId="77777777" w:rsidR="000C6C60" w:rsidRDefault="000C6C60" w:rsidP="00207555">
      <w:pPr>
        <w:rPr>
          <w:rFonts w:ascii="Times New Roman" w:hAnsi="Times New Roman"/>
        </w:rPr>
      </w:pPr>
    </w:p>
    <w:p w14:paraId="4611BC67" w14:textId="77777777" w:rsidR="000C6C60" w:rsidRDefault="000C6C60" w:rsidP="00207555">
      <w:pPr>
        <w:rPr>
          <w:rFonts w:ascii="Times New Roman" w:hAnsi="Times New Roman"/>
        </w:rPr>
      </w:pPr>
    </w:p>
    <w:p w14:paraId="0719D495" w14:textId="77777777" w:rsidR="000C6C60" w:rsidRDefault="000C6C60" w:rsidP="00207555">
      <w:pPr>
        <w:rPr>
          <w:rFonts w:ascii="Times New Roman" w:hAnsi="Times New Roman"/>
        </w:rPr>
      </w:pPr>
    </w:p>
    <w:p w14:paraId="7C3FB921" w14:textId="77777777" w:rsidR="000C6C60" w:rsidRDefault="000C6C60" w:rsidP="00207555">
      <w:pPr>
        <w:rPr>
          <w:rFonts w:ascii="Times New Roman" w:hAnsi="Times New Roman"/>
        </w:rPr>
      </w:pPr>
    </w:p>
    <w:p w14:paraId="3C13C9AF" w14:textId="77777777" w:rsidR="000C6C60" w:rsidRDefault="000C6C60" w:rsidP="00207555">
      <w:pPr>
        <w:rPr>
          <w:rFonts w:ascii="Times New Roman" w:hAnsi="Times New Roman"/>
        </w:rPr>
      </w:pPr>
    </w:p>
    <w:p w14:paraId="03E6027C" w14:textId="77777777" w:rsidR="000C6C60" w:rsidRDefault="000C6C60" w:rsidP="00207555">
      <w:pPr>
        <w:rPr>
          <w:rFonts w:ascii="Times New Roman" w:hAnsi="Times New Roman"/>
        </w:rPr>
      </w:pPr>
    </w:p>
    <w:p w14:paraId="76DB04E0" w14:textId="77777777" w:rsidR="000C6C60" w:rsidRDefault="000C6C60" w:rsidP="00207555">
      <w:pPr>
        <w:rPr>
          <w:rFonts w:ascii="Times New Roman" w:hAnsi="Times New Roman"/>
        </w:rPr>
      </w:pPr>
    </w:p>
    <w:p w14:paraId="630B0145" w14:textId="77777777" w:rsidR="000C6C60" w:rsidRPr="00C827F8" w:rsidRDefault="000C6C60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000000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64EEB" w14:textId="77777777" w:rsidR="006256D0" w:rsidRDefault="006256D0">
      <w:r>
        <w:separator/>
      </w:r>
    </w:p>
  </w:endnote>
  <w:endnote w:type="continuationSeparator" w:id="0">
    <w:p w14:paraId="1EBD2802" w14:textId="77777777" w:rsidR="006256D0" w:rsidRDefault="0062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4C9C7" w14:textId="77777777" w:rsidR="006256D0" w:rsidRDefault="006256D0">
      <w:r>
        <w:separator/>
      </w:r>
    </w:p>
  </w:footnote>
  <w:footnote w:type="continuationSeparator" w:id="0">
    <w:p w14:paraId="681F15BF" w14:textId="77777777" w:rsidR="006256D0" w:rsidRDefault="0062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C6C60"/>
    <w:rsid w:val="000D4D5F"/>
    <w:rsid w:val="000E447F"/>
    <w:rsid w:val="000E4F0B"/>
    <w:rsid w:val="000E592C"/>
    <w:rsid w:val="000F1D23"/>
    <w:rsid w:val="00107FE7"/>
    <w:rsid w:val="00116A09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37EA"/>
    <w:rsid w:val="00255B08"/>
    <w:rsid w:val="00274636"/>
    <w:rsid w:val="002B6AF8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27E2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57D4B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256D0"/>
    <w:rsid w:val="00640AAC"/>
    <w:rsid w:val="00647F33"/>
    <w:rsid w:val="0065596D"/>
    <w:rsid w:val="006872D9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77C07"/>
    <w:rsid w:val="00787234"/>
    <w:rsid w:val="007A07D7"/>
    <w:rsid w:val="007A0C5E"/>
    <w:rsid w:val="007C1315"/>
    <w:rsid w:val="007C2D9B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2C12"/>
    <w:rsid w:val="00904F13"/>
    <w:rsid w:val="00915106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07D8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CF31C9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73AD7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2B6AF8"/>
    <w:rsid w:val="0045518E"/>
    <w:rsid w:val="005B23AB"/>
    <w:rsid w:val="00784536"/>
    <w:rsid w:val="007C2D9B"/>
    <w:rsid w:val="0081631C"/>
    <w:rsid w:val="0083141E"/>
    <w:rsid w:val="008B6606"/>
    <w:rsid w:val="00914F0E"/>
    <w:rsid w:val="00923B82"/>
    <w:rsid w:val="0096064C"/>
    <w:rsid w:val="00A1410C"/>
    <w:rsid w:val="00AB0E75"/>
    <w:rsid w:val="00B41D02"/>
    <w:rsid w:val="00CF31C9"/>
    <w:rsid w:val="00D303C7"/>
    <w:rsid w:val="00DA7FF6"/>
    <w:rsid w:val="00E3391B"/>
    <w:rsid w:val="00EF5FF8"/>
    <w:rsid w:val="00FA4CCF"/>
    <w:rsid w:val="00FB0F60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Ümit  BATI</cp:lastModifiedBy>
  <cp:revision>3</cp:revision>
  <cp:lastPrinted>2025-07-09T11:11:00Z</cp:lastPrinted>
  <dcterms:created xsi:type="dcterms:W3CDTF">2026-03-10T08:00:00Z</dcterms:created>
  <dcterms:modified xsi:type="dcterms:W3CDTF">2026-03-10T08:24:00Z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